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71" w:rsidRPr="00516466" w:rsidRDefault="00F3697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6971" w:rsidRPr="00516466" w:rsidRDefault="00F3697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F36971" w:rsidRDefault="00F3697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36971" w:rsidRDefault="00F36971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F36971" w:rsidRPr="00C5597C" w:rsidRDefault="00F36971" w:rsidP="006F26FC">
      <w:pPr>
        <w:ind w:right="240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А&amp;ВС ЕООД </w:t>
      </w:r>
    </w:p>
    <w:p w:rsidR="00F36971" w:rsidRDefault="00F36971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жк Тракия, бл.209, вх.Б, ап.14</w:t>
      </w:r>
    </w:p>
    <w:p w:rsidR="00F36971" w:rsidRDefault="00F3697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Перущица</w:t>
      </w:r>
    </w:p>
    <w:p w:rsidR="00F36971" w:rsidRPr="00115EDA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F36971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6971" w:rsidRPr="003448CF" w:rsidRDefault="00F36971" w:rsidP="001F7FDA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ОВОС-1519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06</w:t>
      </w:r>
      <w:r w:rsidRPr="00BF1A7F">
        <w:rPr>
          <w:rFonts w:ascii="Verdana" w:hAnsi="Verdana"/>
          <w:bCs/>
          <w:lang w:val="bg-BG"/>
        </w:rPr>
        <w:t>.1</w:t>
      </w:r>
      <w:r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тръбен кладенец за напояване на трайни насаждения орехи“ </w:t>
      </w:r>
      <w:r w:rsidRPr="003448C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</w:t>
      </w:r>
      <w:r>
        <w:rPr>
          <w:rFonts w:ascii="Verdana" w:hAnsi="Verdana"/>
          <w:bCs/>
          <w:lang w:val="bg-BG"/>
        </w:rPr>
        <w:t>№ 230138</w:t>
      </w:r>
      <w:r>
        <w:rPr>
          <w:rFonts w:ascii="Verdana" w:hAnsi="Verdana"/>
          <w:lang w:val="bg-BG"/>
        </w:rPr>
        <w:t>, землище на гр.Перущица, Община Перущица.</w:t>
      </w:r>
    </w:p>
    <w:p w:rsidR="00F36971" w:rsidRDefault="00F3697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6971" w:rsidRDefault="00F3697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6971" w:rsidRPr="00516466" w:rsidRDefault="00F3697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6971" w:rsidRPr="00516466" w:rsidRDefault="00F36971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6971" w:rsidRPr="00516466" w:rsidRDefault="00F3697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6971" w:rsidRPr="00516466" w:rsidRDefault="00F3697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Перущица.</w:t>
      </w:r>
    </w:p>
    <w:p w:rsidR="00F36971" w:rsidRPr="00516466" w:rsidRDefault="00F3697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6971" w:rsidRPr="00516466" w:rsidRDefault="00F3697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36971" w:rsidRPr="00516466" w:rsidRDefault="00F3697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6971" w:rsidRPr="00BD3E37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0000424 „Река Въча Тракия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6971" w:rsidRPr="00516466" w:rsidRDefault="00F3697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6971" w:rsidRPr="00516466" w:rsidRDefault="00F3697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6971" w:rsidRPr="00516466" w:rsidRDefault="00F3697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Pr="00516466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lang w:val="ru-RU"/>
        </w:rPr>
      </w:pP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6971" w:rsidRDefault="00F3697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6971" w:rsidRDefault="00F3697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F36971" w:rsidRDefault="00F36971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F36971" w:rsidRPr="00D31B84" w:rsidRDefault="00F36971" w:rsidP="00371948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p w:rsidR="00F36971" w:rsidRPr="007C5D47" w:rsidRDefault="00F36971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F36971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971" w:rsidRDefault="00F36971">
      <w:r>
        <w:separator/>
      </w:r>
    </w:p>
  </w:endnote>
  <w:endnote w:type="continuationSeparator" w:id="0">
    <w:p w:rsidR="00F36971" w:rsidRDefault="00F3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971" w:rsidRDefault="00F369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F36971" w:rsidRDefault="00F36971" w:rsidP="0022049F">
                <w:pPr>
                  <w:jc w:val="both"/>
                </w:pPr>
                <w:r w:rsidRPr="005C128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6971" w:rsidRPr="009463AE" w:rsidRDefault="00F369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6971" w:rsidRDefault="00F36971" w:rsidP="0022049F">
    <w:pPr>
      <w:pStyle w:val="Footer"/>
      <w:jc w:val="center"/>
      <w:rPr>
        <w:lang w:val="bg-BG"/>
      </w:rPr>
    </w:pPr>
  </w:p>
  <w:p w:rsidR="00F36971" w:rsidRPr="009463AE" w:rsidRDefault="00F3697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971" w:rsidRDefault="00F369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F36971" w:rsidRDefault="00F36971" w:rsidP="0022049F">
                <w:pPr>
                  <w:jc w:val="both"/>
                </w:pPr>
                <w:r w:rsidRPr="005C128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6971" w:rsidRPr="009463AE" w:rsidRDefault="00F369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6971" w:rsidRDefault="00F3697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971" w:rsidRDefault="00F36971">
      <w:r>
        <w:separator/>
      </w:r>
    </w:p>
  </w:footnote>
  <w:footnote w:type="continuationSeparator" w:id="0">
    <w:p w:rsidR="00F36971" w:rsidRDefault="00F36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971" w:rsidRPr="005B69F7" w:rsidRDefault="00F3697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36971" w:rsidRPr="005B69F7" w:rsidRDefault="00F3697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6971" w:rsidRPr="003106F6" w:rsidRDefault="00F3697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8e-5mm;mso-wrap-distance-bottom:-8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6971" w:rsidRPr="00ED1377" w:rsidRDefault="00F3697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599</Words>
  <Characters>3419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13</cp:revision>
  <cp:lastPrinted>2013-12-17T09:34:00Z</cp:lastPrinted>
  <dcterms:created xsi:type="dcterms:W3CDTF">2013-12-17T08:48:00Z</dcterms:created>
  <dcterms:modified xsi:type="dcterms:W3CDTF">2013-12-17T09:37:00Z</dcterms:modified>
</cp:coreProperties>
</file>